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63D" w14:textId="5F95851C" w:rsidR="00F87494" w:rsidRDefault="00F87494" w:rsidP="00F87494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r>
        <w:rPr>
          <w:rFonts w:ascii="Arial" w:hAnsi="Arial" w:cs="Arial"/>
          <w:b/>
          <w:sz w:val="24"/>
          <w:szCs w:val="24"/>
          <w:lang w:val="en-US"/>
        </w:rPr>
        <w:t>3GPP TSG-RAN WG4 Meeting # 107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754108" w:rsidRPr="00754108">
        <w:rPr>
          <w:rFonts w:ascii="Arial" w:hAnsi="Arial" w:cs="Arial"/>
          <w:b/>
          <w:sz w:val="24"/>
          <w:szCs w:val="24"/>
          <w:lang w:val="en-US"/>
        </w:rPr>
        <w:t>R4-2307761</w:t>
      </w:r>
    </w:p>
    <w:p w14:paraId="17660471" w14:textId="77777777" w:rsidR="00F87494" w:rsidRDefault="00F87494" w:rsidP="00F87494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Incheon, KR, May 22 – May 26, 2023</w:t>
      </w:r>
    </w:p>
    <w:p w14:paraId="04A7C091" w14:textId="77777777" w:rsidR="00920F5E" w:rsidRPr="00F87494" w:rsidRDefault="00920F5E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21360F58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C1F0D">
        <w:rPr>
          <w:rFonts w:ascii="Arial" w:hAnsi="Arial" w:cs="Arial"/>
          <w:sz w:val="22"/>
        </w:rPr>
        <w:t>R</w:t>
      </w:r>
      <w:r w:rsidR="00565900" w:rsidRPr="00565900">
        <w:rPr>
          <w:rFonts w:ascii="Arial" w:hAnsi="Arial" w:cs="Arial"/>
          <w:sz w:val="22"/>
        </w:rPr>
        <w:t>eply LS on interference modelling</w:t>
      </w:r>
    </w:p>
    <w:p w14:paraId="0F34F3E0" w14:textId="3EE3A199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6250A">
        <w:rPr>
          <w:rFonts w:ascii="Arial" w:hAnsi="Arial" w:cs="Arial"/>
          <w:sz w:val="22"/>
        </w:rPr>
        <w:t>8</w:t>
      </w:r>
      <w:r w:rsidR="00565900" w:rsidRPr="00565900">
        <w:rPr>
          <w:rFonts w:ascii="Arial" w:hAnsi="Arial" w:cs="Arial"/>
          <w:sz w:val="22"/>
        </w:rPr>
        <w:t>.20.2</w:t>
      </w:r>
      <w:r w:rsidR="0036250A">
        <w:rPr>
          <w:rFonts w:ascii="Arial" w:hAnsi="Arial" w:cs="Arial"/>
          <w:sz w:val="22"/>
        </w:rPr>
        <w:t>.3</w:t>
      </w:r>
    </w:p>
    <w:p w14:paraId="7D7C8C39" w14:textId="3EEC27B2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565900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2CE8E6F6" w14:textId="1BAC299E" w:rsidR="00DB34E4" w:rsidRDefault="00DB34E4" w:rsidP="00214F09">
      <w:pPr>
        <w:rPr>
          <w:lang w:eastAsia="zh-CN"/>
        </w:rPr>
      </w:pPr>
      <w:r>
        <w:t xml:space="preserve">Once again RAN1 send a LS to RAN4 on </w:t>
      </w:r>
      <w:r w:rsidRPr="00E44D6C">
        <w:t xml:space="preserve">interference modelling for duplex evolution </w:t>
      </w:r>
      <w:r w:rsidR="00C7447E">
        <w:t>R4-230</w:t>
      </w:r>
      <w:r>
        <w:t xml:space="preserve"> (</w:t>
      </w:r>
      <w:r w:rsidR="00C7447E" w:rsidRPr="00C7447E">
        <w:t>R1-2304183</w:t>
      </w:r>
      <w:r w:rsidRPr="00E44D6C">
        <w:t>).</w:t>
      </w:r>
      <w:r>
        <w:t xml:space="preserve"> In the contribution we discuss the question asked by RAN1 and provide our answers.</w:t>
      </w:r>
    </w:p>
    <w:p w14:paraId="22468ABA" w14:textId="61B8E7DC" w:rsidR="00296C07" w:rsidRDefault="00975261" w:rsidP="00AF22A2">
      <w:pPr>
        <w:pStyle w:val="1"/>
        <w:numPr>
          <w:ilvl w:val="0"/>
          <w:numId w:val="2"/>
        </w:numPr>
      </w:pPr>
      <w:r>
        <w:t>Discussion</w:t>
      </w:r>
      <w:bookmarkStart w:id="4" w:name="_GoBack"/>
      <w:bookmarkEnd w:id="4"/>
    </w:p>
    <w:p w14:paraId="2081B93E" w14:textId="001F2549" w:rsidR="00C7447E" w:rsidRDefault="00C7447E" w:rsidP="00C7447E">
      <w:pPr>
        <w:rPr>
          <w:rFonts w:eastAsia="等线"/>
        </w:rPr>
      </w:pPr>
      <w:r>
        <w:t>RAN1</w:t>
      </w:r>
      <w:r>
        <w:rPr>
          <w:rFonts w:eastAsia="等线"/>
        </w:rPr>
        <w:t xml:space="preserve"> asks RAN4 to provide feedback on the following questions.</w:t>
      </w:r>
    </w:p>
    <w:p w14:paraId="2BAC3912" w14:textId="77777777" w:rsidR="00C7447E" w:rsidRDefault="00C7447E" w:rsidP="00C7447E">
      <w:pPr>
        <w:widowControl w:val="0"/>
        <w:numPr>
          <w:ilvl w:val="1"/>
          <w:numId w:val="45"/>
        </w:numPr>
        <w:autoSpaceDN w:val="0"/>
        <w:spacing w:after="0"/>
        <w:jc w:val="both"/>
        <w:rPr>
          <w:rFonts w:eastAsia="宋体"/>
          <w:color w:val="FF0000"/>
          <w:lang w:val="en-US"/>
        </w:rPr>
      </w:pPr>
      <w:r>
        <w:rPr>
          <w:b/>
          <w:bCs/>
          <w:color w:val="FF0000"/>
        </w:rPr>
        <w:t xml:space="preserve">Question-1: </w:t>
      </w:r>
      <w:r>
        <w:rPr>
          <w:color w:val="FF0000"/>
        </w:rPr>
        <w:t xml:space="preserve">Whether the above values of </w:t>
      </w:r>
      <w:r>
        <w:rPr>
          <w:rFonts w:cstheme="minorHAnsi"/>
          <w:bCs/>
          <w:color w:val="FF0000"/>
        </w:rPr>
        <w:t>A, B, C and D can be used for all the BS classes in FR1? If not, what are</w:t>
      </w:r>
      <w:r>
        <w:rPr>
          <w:color w:val="FF0000"/>
        </w:rPr>
        <w:t xml:space="preserve"> the values </w:t>
      </w:r>
      <w:r>
        <w:rPr>
          <w:rFonts w:cstheme="minorHAnsi"/>
          <w:bCs/>
          <w:color w:val="FF0000"/>
        </w:rPr>
        <w:t>of A, B, C and D for each of BS classes in FR1?</w:t>
      </w:r>
    </w:p>
    <w:p w14:paraId="09162E33" w14:textId="77777777" w:rsidR="00C7447E" w:rsidRDefault="00C7447E" w:rsidP="00C7447E">
      <w:pPr>
        <w:widowControl w:val="0"/>
        <w:numPr>
          <w:ilvl w:val="1"/>
          <w:numId w:val="45"/>
        </w:numPr>
        <w:autoSpaceDN w:val="0"/>
        <w:spacing w:after="0"/>
        <w:jc w:val="both"/>
        <w:rPr>
          <w:color w:val="FF0000"/>
        </w:rPr>
      </w:pPr>
      <w:r>
        <w:rPr>
          <w:b/>
          <w:bCs/>
          <w:color w:val="FF0000"/>
        </w:rPr>
        <w:t xml:space="preserve">Question-2: </w:t>
      </w:r>
      <w:r>
        <w:rPr>
          <w:color w:val="FF0000"/>
        </w:rPr>
        <w:t xml:space="preserve">Whether fixed noise figure can be used for FR2-1 in RAN1 evaluation? If not, what are the values </w:t>
      </w:r>
      <w:r>
        <w:rPr>
          <w:rFonts w:cstheme="minorHAnsi"/>
          <w:bCs/>
          <w:color w:val="FF0000"/>
        </w:rPr>
        <w:t>of A, B, C and D for BS classes in FR2-1?</w:t>
      </w:r>
    </w:p>
    <w:p w14:paraId="32F71905" w14:textId="77777777" w:rsidR="00C7447E" w:rsidRDefault="00C7447E" w:rsidP="00C7447E">
      <w:pPr>
        <w:widowControl w:val="0"/>
        <w:numPr>
          <w:ilvl w:val="1"/>
          <w:numId w:val="45"/>
        </w:numPr>
        <w:autoSpaceDN w:val="0"/>
        <w:spacing w:after="0"/>
        <w:jc w:val="both"/>
        <w:rPr>
          <w:color w:val="FF0000"/>
        </w:rPr>
      </w:pPr>
      <w:r>
        <w:rPr>
          <w:b/>
          <w:bCs/>
          <w:color w:val="FF0000"/>
        </w:rPr>
        <w:t xml:space="preserve">Question-3: </w:t>
      </w:r>
      <w:r>
        <w:rPr>
          <w:rFonts w:cstheme="minorHAnsi"/>
          <w:bCs/>
          <w:color w:val="FF0000"/>
        </w:rPr>
        <w:t xml:space="preserve">The feasibility and applicable scenarios of improved noise figure, e.g., by introducing additional interference reduction techniques like </w:t>
      </w:r>
      <w:proofErr w:type="spellStart"/>
      <w:r>
        <w:rPr>
          <w:rFonts w:cstheme="minorHAnsi"/>
          <w:bCs/>
          <w:color w:val="FF0000"/>
        </w:rPr>
        <w:t>subband</w:t>
      </w:r>
      <w:proofErr w:type="spellEnd"/>
      <w:r>
        <w:rPr>
          <w:rFonts w:cstheme="minorHAnsi"/>
          <w:bCs/>
          <w:color w:val="FF0000"/>
        </w:rPr>
        <w:t xml:space="preserve"> filtering.</w:t>
      </w:r>
    </w:p>
    <w:p w14:paraId="36C56472" w14:textId="77777777" w:rsidR="00C7447E" w:rsidRDefault="00C7447E" w:rsidP="00AF22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7E864E" w14:textId="25F72DB5" w:rsidR="00C7447E" w:rsidRDefault="00C7447E" w:rsidP="00AF22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For the first question, RAN4 provided the values for FR1 MR BS and LA BS in the reply LS </w:t>
      </w:r>
      <w:r w:rsidRPr="00C7447E">
        <w:rPr>
          <w:lang w:eastAsia="zh-CN"/>
        </w:rPr>
        <w:t>R4-2306004</w:t>
      </w:r>
      <w:r>
        <w:rPr>
          <w:lang w:eastAsia="zh-CN"/>
        </w:rPr>
        <w:t xml:space="preserve">. So we can reply that the values for other BS classes in FR1 can be found in the LS </w:t>
      </w:r>
      <w:r w:rsidRPr="00C7447E">
        <w:rPr>
          <w:lang w:eastAsia="zh-CN"/>
        </w:rPr>
        <w:t>R4-2306004</w:t>
      </w:r>
      <w:r>
        <w:rPr>
          <w:lang w:eastAsia="zh-CN"/>
        </w:rPr>
        <w:t>.</w:t>
      </w:r>
    </w:p>
    <w:p w14:paraId="16A143C3" w14:textId="5761C62A" w:rsidR="00C7447E" w:rsidRDefault="00C7447E" w:rsidP="00AF22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second question is about the values for FR2-1</w:t>
      </w:r>
      <w:r w:rsidR="00830FF3">
        <w:rPr>
          <w:lang w:eastAsia="zh-CN"/>
        </w:rPr>
        <w:t>. The following feedback was provided in last meeting.</w:t>
      </w:r>
    </w:p>
    <w:p w14:paraId="34EF9C84" w14:textId="77777777" w:rsidR="00830FF3" w:rsidRDefault="00830FF3" w:rsidP="00830FF3">
      <w:pPr>
        <w:pStyle w:val="af9"/>
        <w:numPr>
          <w:ilvl w:val="0"/>
          <w:numId w:val="46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FR2-1 BS, the following noise figure model can be used as starting point: </w:t>
      </w:r>
    </w:p>
    <w:p w14:paraId="67543643" w14:textId="77777777" w:rsidR="00830FF3" w:rsidRDefault="00830FF3" w:rsidP="00830FF3">
      <w:pPr>
        <w:pStyle w:val="af9"/>
        <w:numPr>
          <w:ilvl w:val="1"/>
          <w:numId w:val="46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rFonts w:eastAsia="MS Mincho"/>
          <w:lang w:eastAsia="ja-JP"/>
        </w:rPr>
      </w:pPr>
      <w:r>
        <w:rPr>
          <w:lang w:eastAsia="ja-JP"/>
        </w:rPr>
        <w:t>The values of A, B, C and D:</w:t>
      </w:r>
    </w:p>
    <w:p w14:paraId="24B29F07" w14:textId="77777777" w:rsidR="00830FF3" w:rsidRDefault="00830FF3" w:rsidP="00830FF3">
      <w:pPr>
        <w:pStyle w:val="af9"/>
        <w:numPr>
          <w:ilvl w:val="2"/>
          <w:numId w:val="46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 xml:space="preserve">A = [-58] </w:t>
      </w:r>
      <w:proofErr w:type="spellStart"/>
      <w:r>
        <w:rPr>
          <w:lang w:eastAsia="ja-JP"/>
        </w:rPr>
        <w:t>dBm</w:t>
      </w:r>
      <w:proofErr w:type="spellEnd"/>
    </w:p>
    <w:p w14:paraId="738B9E97" w14:textId="77777777" w:rsidR="00830FF3" w:rsidRDefault="00830FF3" w:rsidP="00830FF3">
      <w:pPr>
        <w:pStyle w:val="af9"/>
        <w:numPr>
          <w:ilvl w:val="2"/>
          <w:numId w:val="46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 xml:space="preserve">B = [-40] </w:t>
      </w:r>
      <w:proofErr w:type="spellStart"/>
      <w:r>
        <w:rPr>
          <w:lang w:eastAsia="ja-JP"/>
        </w:rPr>
        <w:t>dBm</w:t>
      </w:r>
      <w:proofErr w:type="spellEnd"/>
    </w:p>
    <w:p w14:paraId="4E4FF8E5" w14:textId="77777777" w:rsidR="00830FF3" w:rsidRDefault="00830FF3" w:rsidP="00830FF3">
      <w:pPr>
        <w:pStyle w:val="af9"/>
        <w:numPr>
          <w:ilvl w:val="2"/>
          <w:numId w:val="46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>C = 10dB</w:t>
      </w:r>
    </w:p>
    <w:p w14:paraId="6D0C54B6" w14:textId="77777777" w:rsidR="00830FF3" w:rsidRDefault="00830FF3" w:rsidP="00830FF3">
      <w:pPr>
        <w:pStyle w:val="af9"/>
        <w:numPr>
          <w:ilvl w:val="2"/>
          <w:numId w:val="46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>D = [19] dB</w:t>
      </w:r>
    </w:p>
    <w:p w14:paraId="45E605EF" w14:textId="0E029CE6" w:rsidR="00C7447E" w:rsidRDefault="00830FF3" w:rsidP="00AF22A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We had the agreement that </w:t>
      </w:r>
      <w:r w:rsidRPr="00830FF3">
        <w:rPr>
          <w:lang w:val="en-US" w:eastAsia="en-GB"/>
        </w:rPr>
        <w:t>reference point in NF model refer to input to LNA.</w:t>
      </w:r>
      <w:r>
        <w:rPr>
          <w:lang w:val="en-US" w:eastAsia="en-GB"/>
        </w:rPr>
        <w:t xml:space="preserve"> To be precise, for FR2 it </w:t>
      </w:r>
      <w:r w:rsidR="00165323">
        <w:rPr>
          <w:lang w:val="en-US" w:eastAsia="en-GB"/>
        </w:rPr>
        <w:t xml:space="preserve">is referring to the input to LNA array for one RX chain. </w:t>
      </w:r>
      <w:r w:rsidR="00795064">
        <w:rPr>
          <w:lang w:val="en-US" w:eastAsia="en-GB"/>
        </w:rPr>
        <w:t>In our evaluation, the values of A and B can be improved. While we are fine to current values for FR2-1 simulation.</w:t>
      </w:r>
      <w:r w:rsidR="00EE6B48">
        <w:rPr>
          <w:lang w:val="en-US" w:eastAsia="en-GB"/>
        </w:rPr>
        <w:t xml:space="preserve"> So we propose to remove [].</w:t>
      </w:r>
    </w:p>
    <w:p w14:paraId="4B0D743C" w14:textId="61FE380C" w:rsidR="00795064" w:rsidRPr="00830FF3" w:rsidRDefault="00795064" w:rsidP="00AF22A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For the third question, sim</w:t>
      </w:r>
      <w:r w:rsidR="00EE6B48">
        <w:rPr>
          <w:lang w:val="en-US" w:eastAsia="zh-CN"/>
        </w:rPr>
        <w:t>ilar as the other</w:t>
      </w:r>
      <w:r>
        <w:rPr>
          <w:lang w:val="en-US" w:eastAsia="zh-CN"/>
        </w:rPr>
        <w:t xml:space="preserve"> question</w:t>
      </w:r>
      <w:r w:rsidR="00EE6B48">
        <w:rPr>
          <w:lang w:val="en-US" w:eastAsia="zh-CN"/>
        </w:rPr>
        <w:t>s</w:t>
      </w:r>
      <w:r>
        <w:rPr>
          <w:lang w:val="en-US" w:eastAsia="zh-CN"/>
        </w:rPr>
        <w:t>,</w:t>
      </w:r>
      <w:r w:rsidR="00EE6B48">
        <w:rPr>
          <w:lang w:val="en-US" w:eastAsia="zh-CN"/>
        </w:rPr>
        <w:t xml:space="preserve"> previous LS </w:t>
      </w:r>
      <w:r w:rsidR="00EE6B48" w:rsidRPr="00C7447E">
        <w:rPr>
          <w:lang w:eastAsia="zh-CN"/>
        </w:rPr>
        <w:t>R4-2306004</w:t>
      </w:r>
      <w:r w:rsidR="00EE6B48">
        <w:rPr>
          <w:lang w:eastAsia="zh-CN"/>
        </w:rPr>
        <w:t xml:space="preserve"> already provides the values of A and B applied to the noise figure model if sub-band filter is adopted.</w:t>
      </w:r>
      <w:r w:rsidR="007A291D">
        <w:rPr>
          <w:lang w:eastAsia="zh-CN"/>
        </w:rPr>
        <w:t xml:space="preserve"> Regarding on the feasibility, as discussed in </w:t>
      </w:r>
      <w:r w:rsidR="00A14A8A">
        <w:rPr>
          <w:lang w:eastAsia="zh-CN"/>
        </w:rPr>
        <w:t>[2], analogue sub-band filter after LNA can provide the needed suppression for the receiver parts after the filter, and t</w:t>
      </w:r>
      <w:r w:rsidR="00A14A8A">
        <w:rPr>
          <w:lang w:val="sv-SE" w:eastAsia="zh-CN"/>
        </w:rPr>
        <w:t>he impacts to RX sensitivity due to insertion loss is negligible.</w:t>
      </w:r>
    </w:p>
    <w:p w14:paraId="5CFC2634" w14:textId="7D380C9A" w:rsidR="00830FF3" w:rsidRDefault="00A14A8A" w:rsidP="00AF22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Based on the discussion above, we propose to give the following reply.</w:t>
      </w:r>
    </w:p>
    <w:p w14:paraId="42ED953B" w14:textId="77777777" w:rsidR="00A14A8A" w:rsidRPr="00A14A8A" w:rsidRDefault="00A14A8A" w:rsidP="00A14A8A">
      <w:pPr>
        <w:widowControl w:val="0"/>
        <w:numPr>
          <w:ilvl w:val="1"/>
          <w:numId w:val="45"/>
        </w:numPr>
        <w:autoSpaceDN w:val="0"/>
        <w:spacing w:after="0"/>
        <w:jc w:val="both"/>
        <w:rPr>
          <w:rFonts w:eastAsia="宋体"/>
          <w:color w:val="FF0000"/>
          <w:lang w:val="en-US"/>
        </w:rPr>
      </w:pPr>
      <w:r>
        <w:rPr>
          <w:b/>
          <w:bCs/>
          <w:color w:val="FF0000"/>
        </w:rPr>
        <w:t xml:space="preserve">Question-1: </w:t>
      </w:r>
      <w:r>
        <w:rPr>
          <w:color w:val="FF0000"/>
        </w:rPr>
        <w:t xml:space="preserve">Whether the above values of </w:t>
      </w:r>
      <w:r>
        <w:rPr>
          <w:rFonts w:cstheme="minorHAnsi"/>
          <w:bCs/>
          <w:color w:val="FF0000"/>
        </w:rPr>
        <w:t>A, B, C and D can be used for all the BS classes in FR1? If not, what are</w:t>
      </w:r>
      <w:r>
        <w:rPr>
          <w:color w:val="FF0000"/>
        </w:rPr>
        <w:t xml:space="preserve"> the values </w:t>
      </w:r>
      <w:r>
        <w:rPr>
          <w:rFonts w:cstheme="minorHAnsi"/>
          <w:bCs/>
          <w:color w:val="FF0000"/>
        </w:rPr>
        <w:t>of A, B, C and D for each of BS classes in FR1?</w:t>
      </w:r>
    </w:p>
    <w:p w14:paraId="339DFE6F" w14:textId="77777777" w:rsidR="00A14A8A" w:rsidRDefault="00A14A8A" w:rsidP="00A14A8A">
      <w:pPr>
        <w:pStyle w:val="af9"/>
        <w:numPr>
          <w:ilvl w:val="0"/>
          <w:numId w:val="45"/>
        </w:numPr>
        <w:ind w:firstLineChars="0"/>
        <w:rPr>
          <w:b/>
          <w:bCs/>
          <w:lang w:eastAsia="en-GB"/>
        </w:rPr>
      </w:pPr>
      <w:r w:rsidRPr="00A14A8A">
        <w:rPr>
          <w:b/>
          <w:bCs/>
          <w:lang w:eastAsia="en-GB"/>
        </w:rPr>
        <w:t>Answer from RAN4:</w:t>
      </w:r>
    </w:p>
    <w:p w14:paraId="7932309D" w14:textId="2FB1F32D" w:rsidR="00A14A8A" w:rsidRPr="00A14A8A" w:rsidRDefault="00A14A8A" w:rsidP="00A14A8A">
      <w:pPr>
        <w:pStyle w:val="af9"/>
        <w:ind w:left="760" w:firstLineChars="0" w:firstLine="0"/>
        <w:rPr>
          <w:b/>
          <w:bCs/>
          <w:lang w:eastAsia="en-GB"/>
        </w:rPr>
      </w:pPr>
      <w:r w:rsidRPr="0005512D">
        <w:rPr>
          <w:rFonts w:eastAsiaTheme="minorEastAsia"/>
          <w:lang w:val="en-US" w:eastAsia="zh-CN"/>
        </w:rPr>
        <w:lastRenderedPageBreak/>
        <w:t>For FR1</w:t>
      </w:r>
      <w:r w:rsidR="0005512D">
        <w:rPr>
          <w:rFonts w:eastAsiaTheme="minorEastAsia"/>
          <w:lang w:val="en-US" w:eastAsia="zh-CN"/>
        </w:rPr>
        <w:t xml:space="preserve"> different set of values are used for each of BS classes.</w:t>
      </w:r>
      <w:r w:rsidR="0005512D">
        <w:rPr>
          <w:b/>
          <w:bCs/>
          <w:lang w:eastAsia="en-GB"/>
        </w:rPr>
        <w:t xml:space="preserve"> </w:t>
      </w:r>
      <w:r w:rsidR="0005512D">
        <w:rPr>
          <w:lang w:eastAsia="zh-CN"/>
        </w:rPr>
        <w:t xml:space="preserve">The values for FR1 MR BS and LA BS can be found in the LS </w:t>
      </w:r>
      <w:r w:rsidR="0005512D" w:rsidRPr="00C7447E">
        <w:rPr>
          <w:lang w:eastAsia="zh-CN"/>
        </w:rPr>
        <w:t>R4-2306004</w:t>
      </w:r>
      <w:r w:rsidR="0005512D">
        <w:rPr>
          <w:lang w:eastAsia="zh-CN"/>
        </w:rPr>
        <w:t>.</w:t>
      </w:r>
    </w:p>
    <w:p w14:paraId="118B99F5" w14:textId="77777777" w:rsidR="00A14A8A" w:rsidRDefault="00A14A8A" w:rsidP="00A14A8A">
      <w:pPr>
        <w:widowControl w:val="0"/>
        <w:autoSpaceDN w:val="0"/>
        <w:spacing w:after="0"/>
        <w:ind w:left="1200"/>
        <w:jc w:val="both"/>
        <w:rPr>
          <w:rFonts w:eastAsia="宋体"/>
          <w:color w:val="FF0000"/>
          <w:lang w:val="en-US"/>
        </w:rPr>
      </w:pPr>
    </w:p>
    <w:p w14:paraId="2F82CFF4" w14:textId="77777777" w:rsidR="00A14A8A" w:rsidRPr="00A14A8A" w:rsidRDefault="00A14A8A" w:rsidP="00A14A8A">
      <w:pPr>
        <w:widowControl w:val="0"/>
        <w:numPr>
          <w:ilvl w:val="1"/>
          <w:numId w:val="45"/>
        </w:numPr>
        <w:autoSpaceDN w:val="0"/>
        <w:spacing w:after="0"/>
        <w:jc w:val="both"/>
        <w:rPr>
          <w:color w:val="FF0000"/>
        </w:rPr>
      </w:pPr>
      <w:r>
        <w:rPr>
          <w:b/>
          <w:bCs/>
          <w:color w:val="FF0000"/>
        </w:rPr>
        <w:t xml:space="preserve">Question-2: </w:t>
      </w:r>
      <w:r>
        <w:rPr>
          <w:color w:val="FF0000"/>
        </w:rPr>
        <w:t xml:space="preserve">Whether fixed noise figure can be used for FR2-1 in RAN1 evaluation? If not, what are the values </w:t>
      </w:r>
      <w:r>
        <w:rPr>
          <w:rFonts w:cstheme="minorHAnsi"/>
          <w:bCs/>
          <w:color w:val="FF0000"/>
        </w:rPr>
        <w:t>of A, B, C and D for BS classes in FR2-1?</w:t>
      </w:r>
    </w:p>
    <w:p w14:paraId="2240ACDF" w14:textId="77777777" w:rsidR="00A14A8A" w:rsidRPr="00A14A8A" w:rsidRDefault="00A14A8A" w:rsidP="00A14A8A">
      <w:pPr>
        <w:pStyle w:val="af9"/>
        <w:numPr>
          <w:ilvl w:val="0"/>
          <w:numId w:val="45"/>
        </w:numPr>
        <w:ind w:firstLineChars="0"/>
        <w:rPr>
          <w:b/>
          <w:bCs/>
          <w:lang w:eastAsia="en-GB"/>
        </w:rPr>
      </w:pPr>
      <w:r w:rsidRPr="00A14A8A">
        <w:rPr>
          <w:b/>
          <w:bCs/>
          <w:lang w:eastAsia="en-GB"/>
        </w:rPr>
        <w:t>Answer from RAN4:</w:t>
      </w:r>
    </w:p>
    <w:p w14:paraId="76291CBE" w14:textId="31CA4AC0" w:rsidR="00A14A8A" w:rsidRPr="0005512D" w:rsidRDefault="0005512D" w:rsidP="0005512D">
      <w:pPr>
        <w:pStyle w:val="af9"/>
        <w:ind w:left="760" w:firstLineChars="0" w:firstLine="0"/>
        <w:rPr>
          <w:rFonts w:eastAsiaTheme="minorEastAsia"/>
          <w:lang w:val="en-US" w:eastAsia="zh-CN"/>
        </w:rPr>
      </w:pPr>
      <w:r w:rsidRPr="0005512D">
        <w:rPr>
          <w:rFonts w:eastAsiaTheme="minorEastAsia"/>
          <w:lang w:val="en-US" w:eastAsia="zh-CN"/>
        </w:rPr>
        <w:t xml:space="preserve">The </w:t>
      </w:r>
      <w:r w:rsidR="00F87494">
        <w:rPr>
          <w:rFonts w:eastAsiaTheme="minorEastAsia"/>
          <w:lang w:val="en-US" w:eastAsia="zh-CN"/>
        </w:rPr>
        <w:t>noise figure model is also applicable to FR2-1 BS. The values of A, B, C and D for</w:t>
      </w:r>
      <w:r w:rsidR="00F87494" w:rsidRPr="00F87494">
        <w:rPr>
          <w:rFonts w:eastAsiaTheme="minorEastAsia"/>
          <w:lang w:val="en-US" w:eastAsia="zh-CN"/>
        </w:rPr>
        <w:t xml:space="preserve"> FR2-1</w:t>
      </w:r>
      <w:r w:rsidR="00F87494">
        <w:rPr>
          <w:rFonts w:eastAsiaTheme="minorEastAsia"/>
          <w:lang w:val="en-US" w:eastAsia="zh-CN"/>
        </w:rPr>
        <w:t xml:space="preserve"> can be found in the</w:t>
      </w:r>
      <w:r w:rsidR="00F87494">
        <w:rPr>
          <w:lang w:eastAsia="zh-CN"/>
        </w:rPr>
        <w:t xml:space="preserve"> LS </w:t>
      </w:r>
      <w:r w:rsidR="00F87494" w:rsidRPr="00C7447E">
        <w:rPr>
          <w:lang w:eastAsia="zh-CN"/>
        </w:rPr>
        <w:t>R4-2306004</w:t>
      </w:r>
      <w:r w:rsidR="00F87494">
        <w:rPr>
          <w:lang w:eastAsia="zh-CN"/>
        </w:rPr>
        <w:t>. RAN4 confirms that the [] can be removed.</w:t>
      </w:r>
    </w:p>
    <w:p w14:paraId="48708893" w14:textId="77777777" w:rsidR="00A14A8A" w:rsidRPr="00A14A8A" w:rsidRDefault="00A14A8A" w:rsidP="00A14A8A">
      <w:pPr>
        <w:widowControl w:val="0"/>
        <w:numPr>
          <w:ilvl w:val="1"/>
          <w:numId w:val="45"/>
        </w:numPr>
        <w:autoSpaceDN w:val="0"/>
        <w:spacing w:after="0"/>
        <w:jc w:val="both"/>
        <w:rPr>
          <w:color w:val="FF0000"/>
        </w:rPr>
      </w:pPr>
      <w:r>
        <w:rPr>
          <w:b/>
          <w:bCs/>
          <w:color w:val="FF0000"/>
        </w:rPr>
        <w:t xml:space="preserve">Question-3: </w:t>
      </w:r>
      <w:r>
        <w:rPr>
          <w:rFonts w:cstheme="minorHAnsi"/>
          <w:bCs/>
          <w:color w:val="FF0000"/>
        </w:rPr>
        <w:t xml:space="preserve">The feasibility and applicable scenarios of improved noise figure, e.g., by introducing additional interference reduction techniques like </w:t>
      </w:r>
      <w:proofErr w:type="spellStart"/>
      <w:r>
        <w:rPr>
          <w:rFonts w:cstheme="minorHAnsi"/>
          <w:bCs/>
          <w:color w:val="FF0000"/>
        </w:rPr>
        <w:t>subband</w:t>
      </w:r>
      <w:proofErr w:type="spellEnd"/>
      <w:r>
        <w:rPr>
          <w:rFonts w:cstheme="minorHAnsi"/>
          <w:bCs/>
          <w:color w:val="FF0000"/>
        </w:rPr>
        <w:t xml:space="preserve"> filtering.</w:t>
      </w:r>
    </w:p>
    <w:p w14:paraId="6691276B" w14:textId="77777777" w:rsidR="00A14A8A" w:rsidRPr="00A14A8A" w:rsidRDefault="00A14A8A" w:rsidP="00A14A8A">
      <w:pPr>
        <w:pStyle w:val="af9"/>
        <w:numPr>
          <w:ilvl w:val="0"/>
          <w:numId w:val="45"/>
        </w:numPr>
        <w:ind w:firstLineChars="0"/>
        <w:rPr>
          <w:b/>
          <w:bCs/>
          <w:lang w:eastAsia="en-GB"/>
        </w:rPr>
      </w:pPr>
      <w:r w:rsidRPr="00A14A8A">
        <w:rPr>
          <w:b/>
          <w:bCs/>
          <w:lang w:eastAsia="en-GB"/>
        </w:rPr>
        <w:t>Answer from RAN4:</w:t>
      </w:r>
    </w:p>
    <w:p w14:paraId="6C2F1DA5" w14:textId="231B2C18" w:rsidR="00A14A8A" w:rsidRDefault="00F87494" w:rsidP="00A14A8A">
      <w:pPr>
        <w:widowControl w:val="0"/>
        <w:autoSpaceDN w:val="0"/>
        <w:spacing w:after="0"/>
        <w:ind w:left="800"/>
        <w:jc w:val="both"/>
        <w:rPr>
          <w:color w:val="FF0000"/>
        </w:rPr>
      </w:pPr>
      <w:r>
        <w:rPr>
          <w:lang w:val="en-US" w:eastAsia="zh-CN"/>
        </w:rPr>
        <w:t xml:space="preserve">The previous LS </w:t>
      </w:r>
      <w:r w:rsidRPr="00C7447E">
        <w:rPr>
          <w:lang w:eastAsia="zh-CN"/>
        </w:rPr>
        <w:t>R4-2306004</w:t>
      </w:r>
      <w:r>
        <w:rPr>
          <w:lang w:eastAsia="zh-CN"/>
        </w:rPr>
        <w:t xml:space="preserve"> already provides the values of A and B applied to the noise figure model if sub-band filter is adopted</w:t>
      </w:r>
    </w:p>
    <w:p w14:paraId="05890FCC" w14:textId="77777777" w:rsidR="00EE4A75" w:rsidRPr="00616B2F" w:rsidRDefault="00EE4A75" w:rsidP="00EE4A75">
      <w:pPr>
        <w:rPr>
          <w:rFonts w:eastAsia="Calibri"/>
          <w:kern w:val="2"/>
          <w:lang w:eastAsia="en-GB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24736EB" w14:textId="2159B156" w:rsidR="00FC701E" w:rsidRDefault="00BF2097" w:rsidP="00613BB4">
      <w:r>
        <w:t xml:space="preserve">In this contribution, </w:t>
      </w:r>
      <w:r w:rsidR="006C4466">
        <w:t xml:space="preserve">we discuss the question asked by RAN1 in </w:t>
      </w:r>
      <w:r w:rsidR="00F87494" w:rsidRPr="00C7447E">
        <w:t>R1-2304183</w:t>
      </w:r>
      <w:r w:rsidR="006C4466">
        <w:t xml:space="preserve"> and provide our answers.</w:t>
      </w:r>
    </w:p>
    <w:p w14:paraId="2C7C6972" w14:textId="77777777" w:rsidR="00F87494" w:rsidRPr="00A14A8A" w:rsidRDefault="00F87494" w:rsidP="00F87494">
      <w:pPr>
        <w:widowControl w:val="0"/>
        <w:numPr>
          <w:ilvl w:val="1"/>
          <w:numId w:val="45"/>
        </w:numPr>
        <w:autoSpaceDN w:val="0"/>
        <w:spacing w:after="0"/>
        <w:jc w:val="both"/>
        <w:rPr>
          <w:rFonts w:eastAsia="宋体"/>
          <w:color w:val="FF0000"/>
          <w:lang w:val="en-US"/>
        </w:rPr>
      </w:pPr>
      <w:r>
        <w:rPr>
          <w:b/>
          <w:bCs/>
          <w:color w:val="FF0000"/>
        </w:rPr>
        <w:t xml:space="preserve">Question-1: </w:t>
      </w:r>
      <w:r>
        <w:rPr>
          <w:color w:val="FF0000"/>
        </w:rPr>
        <w:t xml:space="preserve">Whether the above values of </w:t>
      </w:r>
      <w:r>
        <w:rPr>
          <w:rFonts w:cstheme="minorHAnsi"/>
          <w:bCs/>
          <w:color w:val="FF0000"/>
        </w:rPr>
        <w:t>A, B, C and D can be used for all the BS classes in FR1? If not, what are</w:t>
      </w:r>
      <w:r>
        <w:rPr>
          <w:color w:val="FF0000"/>
        </w:rPr>
        <w:t xml:space="preserve"> the values </w:t>
      </w:r>
      <w:r>
        <w:rPr>
          <w:rFonts w:cstheme="minorHAnsi"/>
          <w:bCs/>
          <w:color w:val="FF0000"/>
        </w:rPr>
        <w:t>of A, B, C and D for each of BS classes in FR1?</w:t>
      </w:r>
    </w:p>
    <w:p w14:paraId="3BE5F77B" w14:textId="77777777" w:rsidR="00F87494" w:rsidRDefault="00F87494" w:rsidP="00F87494">
      <w:pPr>
        <w:pStyle w:val="af9"/>
        <w:numPr>
          <w:ilvl w:val="0"/>
          <w:numId w:val="45"/>
        </w:numPr>
        <w:ind w:firstLineChars="0"/>
        <w:rPr>
          <w:b/>
          <w:bCs/>
          <w:lang w:eastAsia="en-GB"/>
        </w:rPr>
      </w:pPr>
      <w:r w:rsidRPr="00A14A8A">
        <w:rPr>
          <w:b/>
          <w:bCs/>
          <w:lang w:eastAsia="en-GB"/>
        </w:rPr>
        <w:t>Answer from RAN4:</w:t>
      </w:r>
    </w:p>
    <w:p w14:paraId="005404F3" w14:textId="77777777" w:rsidR="00F87494" w:rsidRPr="00A14A8A" w:rsidRDefault="00F87494" w:rsidP="00F87494">
      <w:pPr>
        <w:pStyle w:val="af9"/>
        <w:ind w:left="760" w:firstLineChars="0" w:firstLine="0"/>
        <w:rPr>
          <w:b/>
          <w:bCs/>
          <w:lang w:eastAsia="en-GB"/>
        </w:rPr>
      </w:pPr>
      <w:r w:rsidRPr="0005512D">
        <w:rPr>
          <w:rFonts w:eastAsiaTheme="minorEastAsia"/>
          <w:lang w:val="en-US" w:eastAsia="zh-CN"/>
        </w:rPr>
        <w:t>For FR1</w:t>
      </w:r>
      <w:r>
        <w:rPr>
          <w:rFonts w:eastAsiaTheme="minorEastAsia"/>
          <w:lang w:val="en-US" w:eastAsia="zh-CN"/>
        </w:rPr>
        <w:t xml:space="preserve"> different set of values are used for each of BS classes.</w:t>
      </w:r>
      <w:r>
        <w:rPr>
          <w:b/>
          <w:bCs/>
          <w:lang w:eastAsia="en-GB"/>
        </w:rPr>
        <w:t xml:space="preserve"> </w:t>
      </w:r>
      <w:r>
        <w:rPr>
          <w:lang w:eastAsia="zh-CN"/>
        </w:rPr>
        <w:t xml:space="preserve">The values for FR1 MR BS and LA BS can be found in the LS </w:t>
      </w:r>
      <w:r w:rsidRPr="00C7447E">
        <w:rPr>
          <w:lang w:eastAsia="zh-CN"/>
        </w:rPr>
        <w:t>R4-2306004</w:t>
      </w:r>
      <w:r>
        <w:rPr>
          <w:lang w:eastAsia="zh-CN"/>
        </w:rPr>
        <w:t>.</w:t>
      </w:r>
    </w:p>
    <w:p w14:paraId="324E9AE5" w14:textId="77777777" w:rsidR="00F87494" w:rsidRDefault="00F87494" w:rsidP="00F87494">
      <w:pPr>
        <w:widowControl w:val="0"/>
        <w:autoSpaceDN w:val="0"/>
        <w:spacing w:after="0"/>
        <w:ind w:left="1200"/>
        <w:jc w:val="both"/>
        <w:rPr>
          <w:rFonts w:eastAsia="宋体"/>
          <w:color w:val="FF0000"/>
          <w:lang w:val="en-US"/>
        </w:rPr>
      </w:pPr>
    </w:p>
    <w:p w14:paraId="0C991B03" w14:textId="77777777" w:rsidR="00F87494" w:rsidRPr="00A14A8A" w:rsidRDefault="00F87494" w:rsidP="00F87494">
      <w:pPr>
        <w:widowControl w:val="0"/>
        <w:numPr>
          <w:ilvl w:val="1"/>
          <w:numId w:val="45"/>
        </w:numPr>
        <w:autoSpaceDN w:val="0"/>
        <w:spacing w:after="0"/>
        <w:jc w:val="both"/>
        <w:rPr>
          <w:color w:val="FF0000"/>
        </w:rPr>
      </w:pPr>
      <w:r>
        <w:rPr>
          <w:b/>
          <w:bCs/>
          <w:color w:val="FF0000"/>
        </w:rPr>
        <w:t xml:space="preserve">Question-2: </w:t>
      </w:r>
      <w:r>
        <w:rPr>
          <w:color w:val="FF0000"/>
        </w:rPr>
        <w:t xml:space="preserve">Whether fixed noise figure can be used for FR2-1 in RAN1 evaluation? If not, what are the values </w:t>
      </w:r>
      <w:r>
        <w:rPr>
          <w:rFonts w:cstheme="minorHAnsi"/>
          <w:bCs/>
          <w:color w:val="FF0000"/>
        </w:rPr>
        <w:t>of A, B, C and D for BS classes in FR2-1?</w:t>
      </w:r>
    </w:p>
    <w:p w14:paraId="68ADFF74" w14:textId="77777777" w:rsidR="00F87494" w:rsidRPr="00A14A8A" w:rsidRDefault="00F87494" w:rsidP="00F87494">
      <w:pPr>
        <w:pStyle w:val="af9"/>
        <w:numPr>
          <w:ilvl w:val="0"/>
          <w:numId w:val="45"/>
        </w:numPr>
        <w:ind w:firstLineChars="0"/>
        <w:rPr>
          <w:b/>
          <w:bCs/>
          <w:lang w:eastAsia="en-GB"/>
        </w:rPr>
      </w:pPr>
      <w:r w:rsidRPr="00A14A8A">
        <w:rPr>
          <w:b/>
          <w:bCs/>
          <w:lang w:eastAsia="en-GB"/>
        </w:rPr>
        <w:t>Answer from RAN4:</w:t>
      </w:r>
    </w:p>
    <w:p w14:paraId="762DFC46" w14:textId="77777777" w:rsidR="00F87494" w:rsidRPr="0005512D" w:rsidRDefault="00F87494" w:rsidP="00F87494">
      <w:pPr>
        <w:pStyle w:val="af9"/>
        <w:ind w:left="760" w:firstLineChars="0" w:firstLine="0"/>
        <w:rPr>
          <w:rFonts w:eastAsiaTheme="minorEastAsia"/>
          <w:lang w:val="en-US" w:eastAsia="zh-CN"/>
        </w:rPr>
      </w:pPr>
      <w:r w:rsidRPr="0005512D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noise figure model is also applicable to FR2-1 BS. The values of A, B, C and D for</w:t>
      </w:r>
      <w:r w:rsidRPr="00F87494">
        <w:rPr>
          <w:rFonts w:eastAsiaTheme="minorEastAsia"/>
          <w:lang w:val="en-US" w:eastAsia="zh-CN"/>
        </w:rPr>
        <w:t xml:space="preserve"> FR2-1</w:t>
      </w:r>
      <w:r>
        <w:rPr>
          <w:rFonts w:eastAsiaTheme="minorEastAsia"/>
          <w:lang w:val="en-US" w:eastAsia="zh-CN"/>
        </w:rPr>
        <w:t xml:space="preserve"> can be found in the</w:t>
      </w:r>
      <w:r>
        <w:rPr>
          <w:lang w:eastAsia="zh-CN"/>
        </w:rPr>
        <w:t xml:space="preserve"> LS </w:t>
      </w:r>
      <w:r w:rsidRPr="00C7447E">
        <w:rPr>
          <w:lang w:eastAsia="zh-CN"/>
        </w:rPr>
        <w:t>R4-2306004</w:t>
      </w:r>
      <w:r>
        <w:rPr>
          <w:lang w:eastAsia="zh-CN"/>
        </w:rPr>
        <w:t>. RAN4 confirms that the [] can be removed.</w:t>
      </w:r>
    </w:p>
    <w:p w14:paraId="5D34024A" w14:textId="77777777" w:rsidR="00F87494" w:rsidRPr="00A14A8A" w:rsidRDefault="00F87494" w:rsidP="00F87494">
      <w:pPr>
        <w:widowControl w:val="0"/>
        <w:numPr>
          <w:ilvl w:val="1"/>
          <w:numId w:val="45"/>
        </w:numPr>
        <w:autoSpaceDN w:val="0"/>
        <w:spacing w:after="0"/>
        <w:jc w:val="both"/>
        <w:rPr>
          <w:color w:val="FF0000"/>
        </w:rPr>
      </w:pPr>
      <w:r>
        <w:rPr>
          <w:b/>
          <w:bCs/>
          <w:color w:val="FF0000"/>
        </w:rPr>
        <w:t xml:space="preserve">Question-3: </w:t>
      </w:r>
      <w:r>
        <w:rPr>
          <w:rFonts w:cstheme="minorHAnsi"/>
          <w:bCs/>
          <w:color w:val="FF0000"/>
        </w:rPr>
        <w:t xml:space="preserve">The feasibility and applicable scenarios of improved noise figure, e.g., by introducing additional interference reduction techniques like </w:t>
      </w:r>
      <w:proofErr w:type="spellStart"/>
      <w:r>
        <w:rPr>
          <w:rFonts w:cstheme="minorHAnsi"/>
          <w:bCs/>
          <w:color w:val="FF0000"/>
        </w:rPr>
        <w:t>subband</w:t>
      </w:r>
      <w:proofErr w:type="spellEnd"/>
      <w:r>
        <w:rPr>
          <w:rFonts w:cstheme="minorHAnsi"/>
          <w:bCs/>
          <w:color w:val="FF0000"/>
        </w:rPr>
        <w:t xml:space="preserve"> filtering.</w:t>
      </w:r>
    </w:p>
    <w:p w14:paraId="2F48AA46" w14:textId="77777777" w:rsidR="00F87494" w:rsidRPr="00A14A8A" w:rsidRDefault="00F87494" w:rsidP="00F87494">
      <w:pPr>
        <w:pStyle w:val="af9"/>
        <w:numPr>
          <w:ilvl w:val="0"/>
          <w:numId w:val="45"/>
        </w:numPr>
        <w:ind w:firstLineChars="0"/>
        <w:rPr>
          <w:b/>
          <w:bCs/>
          <w:lang w:eastAsia="en-GB"/>
        </w:rPr>
      </w:pPr>
      <w:r w:rsidRPr="00A14A8A">
        <w:rPr>
          <w:b/>
          <w:bCs/>
          <w:lang w:eastAsia="en-GB"/>
        </w:rPr>
        <w:t>Answer from RAN4:</w:t>
      </w:r>
    </w:p>
    <w:p w14:paraId="11B90DA8" w14:textId="77777777" w:rsidR="00F87494" w:rsidRDefault="00F87494" w:rsidP="00F87494">
      <w:pPr>
        <w:widowControl w:val="0"/>
        <w:autoSpaceDN w:val="0"/>
        <w:spacing w:after="0"/>
        <w:ind w:left="800"/>
        <w:jc w:val="both"/>
        <w:rPr>
          <w:color w:val="FF0000"/>
        </w:rPr>
      </w:pPr>
      <w:r>
        <w:rPr>
          <w:lang w:val="en-US" w:eastAsia="zh-CN"/>
        </w:rPr>
        <w:t xml:space="preserve">The previous LS </w:t>
      </w:r>
      <w:r w:rsidRPr="00C7447E">
        <w:rPr>
          <w:lang w:eastAsia="zh-CN"/>
        </w:rPr>
        <w:t>R4-2306004</w:t>
      </w:r>
      <w:r>
        <w:rPr>
          <w:lang w:eastAsia="zh-CN"/>
        </w:rPr>
        <w:t xml:space="preserve"> already provides the values of A and B applied to the noise figure model if sub-band filter is adopted</w:t>
      </w:r>
    </w:p>
    <w:p w14:paraId="782C050D" w14:textId="77777777" w:rsidR="006C4466" w:rsidRPr="00EE4A75" w:rsidRDefault="006C4466" w:rsidP="00613BB4">
      <w:pPr>
        <w:rPr>
          <w:lang w:eastAsia="zh-CN"/>
        </w:rPr>
      </w:pP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338F0A37" w14:textId="74462D92" w:rsidR="00CF05E0" w:rsidRDefault="00027E32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>[1</w:t>
      </w:r>
      <w:r w:rsidR="00CF05E0">
        <w:rPr>
          <w:lang w:eastAsia="zh-CN"/>
        </w:rPr>
        <w:t xml:space="preserve">] </w:t>
      </w:r>
      <w:r w:rsidR="00A14A8A" w:rsidRPr="00C7447E">
        <w:rPr>
          <w:lang w:eastAsia="zh-CN"/>
        </w:rPr>
        <w:t>R4-2306004</w:t>
      </w:r>
      <w:r w:rsidR="00CF05E0">
        <w:rPr>
          <w:lang w:eastAsia="zh-CN"/>
        </w:rPr>
        <w:t>, “</w:t>
      </w:r>
      <w:r w:rsidR="00A14A8A" w:rsidRPr="00A14A8A">
        <w:rPr>
          <w:lang w:eastAsia="zh-CN"/>
        </w:rPr>
        <w:t>Reply LS on interference modelling for duplex evolution</w:t>
      </w:r>
      <w:r w:rsidR="00CF05E0">
        <w:rPr>
          <w:lang w:eastAsia="zh-CN"/>
        </w:rPr>
        <w:t>”</w:t>
      </w:r>
      <w:r w:rsidR="00A14A8A">
        <w:rPr>
          <w:lang w:eastAsia="zh-CN"/>
        </w:rPr>
        <w:t xml:space="preserve">, </w:t>
      </w:r>
      <w:r w:rsidR="00A14A8A" w:rsidRPr="00A14A8A">
        <w:rPr>
          <w:lang w:eastAsia="zh-CN"/>
        </w:rPr>
        <w:t>Samsung</w:t>
      </w:r>
    </w:p>
    <w:p w14:paraId="7229F1C9" w14:textId="6E7D60AB" w:rsidR="00565900" w:rsidRPr="007A291D" w:rsidRDefault="00EE4A75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A14A8A">
        <w:rPr>
          <w:lang w:eastAsia="zh-CN"/>
        </w:rPr>
        <w:t>2</w:t>
      </w:r>
      <w:r>
        <w:rPr>
          <w:lang w:eastAsia="zh-CN"/>
        </w:rPr>
        <w:t>]</w:t>
      </w:r>
      <w:r w:rsidR="00565900" w:rsidRPr="00565900">
        <w:rPr>
          <w:lang w:eastAsia="zh-CN"/>
        </w:rPr>
        <w:t xml:space="preserve"> R4-2305302</w:t>
      </w:r>
      <w:r w:rsidR="00565900">
        <w:rPr>
          <w:lang w:eastAsia="zh-CN"/>
        </w:rPr>
        <w:t>, “</w:t>
      </w:r>
      <w:r w:rsidR="00565900" w:rsidRPr="00565900">
        <w:rPr>
          <w:lang w:eastAsia="zh-CN"/>
        </w:rPr>
        <w:t>Discussion on the feasibility of FR1 BS aspects</w:t>
      </w:r>
      <w:r w:rsidR="00565900">
        <w:rPr>
          <w:lang w:eastAsia="zh-CN"/>
        </w:rPr>
        <w:t xml:space="preserve">”, </w:t>
      </w:r>
      <w:r w:rsidR="00565900" w:rsidRPr="00565900">
        <w:rPr>
          <w:lang w:eastAsia="zh-CN"/>
        </w:rPr>
        <w:t>Huawei, HiSilicon</w:t>
      </w:r>
    </w:p>
    <w:sectPr w:rsidR="00565900" w:rsidRPr="007A291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0D92A" w14:textId="77777777" w:rsidR="004A38E0" w:rsidRDefault="004A38E0">
      <w:r>
        <w:separator/>
      </w:r>
    </w:p>
  </w:endnote>
  <w:endnote w:type="continuationSeparator" w:id="0">
    <w:p w14:paraId="15B1D193" w14:textId="77777777" w:rsidR="004A38E0" w:rsidRDefault="004A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CB4CBA" w:rsidRDefault="00CB4C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18236" w14:textId="77777777" w:rsidR="004A38E0" w:rsidRDefault="004A38E0">
      <w:r>
        <w:separator/>
      </w:r>
    </w:p>
  </w:footnote>
  <w:footnote w:type="continuationSeparator" w:id="0">
    <w:p w14:paraId="3DA8E45F" w14:textId="77777777" w:rsidR="004A38E0" w:rsidRDefault="004A3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E9239F"/>
    <w:multiLevelType w:val="hybridMultilevel"/>
    <w:tmpl w:val="9E4403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9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40"/>
  </w:num>
  <w:num w:numId="11">
    <w:abstractNumId w:val="24"/>
  </w:num>
  <w:num w:numId="12">
    <w:abstractNumId w:val="15"/>
  </w:num>
  <w:num w:numId="13">
    <w:abstractNumId w:val="35"/>
  </w:num>
  <w:num w:numId="14">
    <w:abstractNumId w:val="9"/>
  </w:num>
  <w:num w:numId="15">
    <w:abstractNumId w:val="25"/>
  </w:num>
  <w:num w:numId="16">
    <w:abstractNumId w:val="34"/>
  </w:num>
  <w:num w:numId="17">
    <w:abstractNumId w:val="5"/>
  </w:num>
  <w:num w:numId="18">
    <w:abstractNumId w:val="38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7"/>
  </w:num>
  <w:num w:numId="24">
    <w:abstractNumId w:val="6"/>
  </w:num>
  <w:num w:numId="25">
    <w:abstractNumId w:val="33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6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28"/>
  </w:num>
  <w:num w:numId="43">
    <w:abstractNumId w:val="14"/>
  </w:num>
  <w:num w:numId="44">
    <w:abstractNumId w:val="32"/>
  </w:num>
  <w:num w:numId="45">
    <w:abstractNumId w:val="14"/>
  </w:num>
  <w:num w:numId="4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27E32"/>
    <w:rsid w:val="00030380"/>
    <w:rsid w:val="00031A17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12D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1C9E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5950"/>
    <w:rsid w:val="000B670F"/>
    <w:rsid w:val="000C0617"/>
    <w:rsid w:val="000C1020"/>
    <w:rsid w:val="000C167D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523"/>
    <w:rsid w:val="001016A7"/>
    <w:rsid w:val="001025B4"/>
    <w:rsid w:val="00103EC9"/>
    <w:rsid w:val="00104106"/>
    <w:rsid w:val="00104EA2"/>
    <w:rsid w:val="00107069"/>
    <w:rsid w:val="00113977"/>
    <w:rsid w:val="001173FB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3D7C"/>
    <w:rsid w:val="00165323"/>
    <w:rsid w:val="00165721"/>
    <w:rsid w:val="001708E8"/>
    <w:rsid w:val="001727D4"/>
    <w:rsid w:val="00173D82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1955"/>
    <w:rsid w:val="001C21C3"/>
    <w:rsid w:val="001C4C76"/>
    <w:rsid w:val="001C6725"/>
    <w:rsid w:val="001C6E15"/>
    <w:rsid w:val="001D02C2"/>
    <w:rsid w:val="001D7E21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1F7ADA"/>
    <w:rsid w:val="00200102"/>
    <w:rsid w:val="0020237A"/>
    <w:rsid w:val="00203593"/>
    <w:rsid w:val="00210C56"/>
    <w:rsid w:val="00211D83"/>
    <w:rsid w:val="00214F09"/>
    <w:rsid w:val="0021591F"/>
    <w:rsid w:val="00220B0C"/>
    <w:rsid w:val="00221982"/>
    <w:rsid w:val="00225AB4"/>
    <w:rsid w:val="002272BE"/>
    <w:rsid w:val="002331D7"/>
    <w:rsid w:val="002347A2"/>
    <w:rsid w:val="00234815"/>
    <w:rsid w:val="0023585D"/>
    <w:rsid w:val="002431E2"/>
    <w:rsid w:val="00243CBF"/>
    <w:rsid w:val="00245174"/>
    <w:rsid w:val="0024583B"/>
    <w:rsid w:val="00245905"/>
    <w:rsid w:val="00246CB3"/>
    <w:rsid w:val="00251281"/>
    <w:rsid w:val="00253B3E"/>
    <w:rsid w:val="00254E2D"/>
    <w:rsid w:val="00260CE1"/>
    <w:rsid w:val="00261AE0"/>
    <w:rsid w:val="00261B39"/>
    <w:rsid w:val="00262AE6"/>
    <w:rsid w:val="00263153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96C07"/>
    <w:rsid w:val="002A49C5"/>
    <w:rsid w:val="002B127C"/>
    <w:rsid w:val="002B1AAD"/>
    <w:rsid w:val="002B2291"/>
    <w:rsid w:val="002B446B"/>
    <w:rsid w:val="002B570F"/>
    <w:rsid w:val="002B6339"/>
    <w:rsid w:val="002B653F"/>
    <w:rsid w:val="002C0943"/>
    <w:rsid w:val="002D292F"/>
    <w:rsid w:val="002D4665"/>
    <w:rsid w:val="002D6306"/>
    <w:rsid w:val="002E00EE"/>
    <w:rsid w:val="002E0917"/>
    <w:rsid w:val="0030200F"/>
    <w:rsid w:val="00302806"/>
    <w:rsid w:val="00305479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50A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52C7"/>
    <w:rsid w:val="003B6E75"/>
    <w:rsid w:val="003C02F3"/>
    <w:rsid w:val="003C3971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309E"/>
    <w:rsid w:val="00405692"/>
    <w:rsid w:val="004057B6"/>
    <w:rsid w:val="004110F5"/>
    <w:rsid w:val="004171A7"/>
    <w:rsid w:val="00422542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38E0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4F657E"/>
    <w:rsid w:val="00503595"/>
    <w:rsid w:val="00506705"/>
    <w:rsid w:val="00506D66"/>
    <w:rsid w:val="00514DFF"/>
    <w:rsid w:val="0051607E"/>
    <w:rsid w:val="005202B6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5900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A686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3A0C"/>
    <w:rsid w:val="005E4962"/>
    <w:rsid w:val="005E4BB2"/>
    <w:rsid w:val="005E621D"/>
    <w:rsid w:val="005E7D45"/>
    <w:rsid w:val="005F1358"/>
    <w:rsid w:val="005F226B"/>
    <w:rsid w:val="005F295C"/>
    <w:rsid w:val="005F3925"/>
    <w:rsid w:val="005F5943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6B2F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2F44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4466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54108"/>
    <w:rsid w:val="00763E13"/>
    <w:rsid w:val="00770F84"/>
    <w:rsid w:val="00774DA4"/>
    <w:rsid w:val="00776D8E"/>
    <w:rsid w:val="007803D4"/>
    <w:rsid w:val="00781F0F"/>
    <w:rsid w:val="00782147"/>
    <w:rsid w:val="007824E5"/>
    <w:rsid w:val="00782AA0"/>
    <w:rsid w:val="007846A7"/>
    <w:rsid w:val="00785676"/>
    <w:rsid w:val="00785FFF"/>
    <w:rsid w:val="00792DE0"/>
    <w:rsid w:val="007939F8"/>
    <w:rsid w:val="00793AF8"/>
    <w:rsid w:val="00795064"/>
    <w:rsid w:val="00796A2B"/>
    <w:rsid w:val="007A291D"/>
    <w:rsid w:val="007A3C52"/>
    <w:rsid w:val="007A46B6"/>
    <w:rsid w:val="007A6295"/>
    <w:rsid w:val="007B1C49"/>
    <w:rsid w:val="007B2495"/>
    <w:rsid w:val="007B4D2C"/>
    <w:rsid w:val="007B5C71"/>
    <w:rsid w:val="007B600E"/>
    <w:rsid w:val="007B7E8F"/>
    <w:rsid w:val="007D1A35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0FF3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449"/>
    <w:rsid w:val="0095387D"/>
    <w:rsid w:val="00954CE5"/>
    <w:rsid w:val="009611D5"/>
    <w:rsid w:val="00964F1F"/>
    <w:rsid w:val="00966551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B61B5"/>
    <w:rsid w:val="009B7CF0"/>
    <w:rsid w:val="009D1E74"/>
    <w:rsid w:val="009D401A"/>
    <w:rsid w:val="009D631A"/>
    <w:rsid w:val="009D716E"/>
    <w:rsid w:val="009D7422"/>
    <w:rsid w:val="009E213A"/>
    <w:rsid w:val="009E228F"/>
    <w:rsid w:val="009E3DD2"/>
    <w:rsid w:val="009F37B7"/>
    <w:rsid w:val="009F69A1"/>
    <w:rsid w:val="00A00528"/>
    <w:rsid w:val="00A00763"/>
    <w:rsid w:val="00A04D43"/>
    <w:rsid w:val="00A10F02"/>
    <w:rsid w:val="00A118FB"/>
    <w:rsid w:val="00A11B67"/>
    <w:rsid w:val="00A13074"/>
    <w:rsid w:val="00A13D70"/>
    <w:rsid w:val="00A14A8A"/>
    <w:rsid w:val="00A164B4"/>
    <w:rsid w:val="00A20B26"/>
    <w:rsid w:val="00A21E84"/>
    <w:rsid w:val="00A240EC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2E30"/>
    <w:rsid w:val="00A43B43"/>
    <w:rsid w:val="00A46E11"/>
    <w:rsid w:val="00A51E0C"/>
    <w:rsid w:val="00A53724"/>
    <w:rsid w:val="00A53FB4"/>
    <w:rsid w:val="00A56066"/>
    <w:rsid w:val="00A57FE2"/>
    <w:rsid w:val="00A6418A"/>
    <w:rsid w:val="00A64756"/>
    <w:rsid w:val="00A667C0"/>
    <w:rsid w:val="00A67631"/>
    <w:rsid w:val="00A711C2"/>
    <w:rsid w:val="00A72ACC"/>
    <w:rsid w:val="00A73129"/>
    <w:rsid w:val="00A75B68"/>
    <w:rsid w:val="00A76E1D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0AD2"/>
    <w:rsid w:val="00AB157D"/>
    <w:rsid w:val="00AB31E2"/>
    <w:rsid w:val="00AB3418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22A2"/>
    <w:rsid w:val="00AF41C8"/>
    <w:rsid w:val="00AF4827"/>
    <w:rsid w:val="00AF4D56"/>
    <w:rsid w:val="00AF7185"/>
    <w:rsid w:val="00AF7B19"/>
    <w:rsid w:val="00B01FB6"/>
    <w:rsid w:val="00B12F64"/>
    <w:rsid w:val="00B15449"/>
    <w:rsid w:val="00B203B0"/>
    <w:rsid w:val="00B24B03"/>
    <w:rsid w:val="00B271FA"/>
    <w:rsid w:val="00B3024F"/>
    <w:rsid w:val="00B30C85"/>
    <w:rsid w:val="00B332E7"/>
    <w:rsid w:val="00B339B8"/>
    <w:rsid w:val="00B413A1"/>
    <w:rsid w:val="00B4304E"/>
    <w:rsid w:val="00B47018"/>
    <w:rsid w:val="00B4799F"/>
    <w:rsid w:val="00B5086C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1F0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2E2"/>
    <w:rsid w:val="00C42F8E"/>
    <w:rsid w:val="00C45231"/>
    <w:rsid w:val="00C46B45"/>
    <w:rsid w:val="00C47292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447E"/>
    <w:rsid w:val="00C7569C"/>
    <w:rsid w:val="00C80F1D"/>
    <w:rsid w:val="00C847A8"/>
    <w:rsid w:val="00C8577C"/>
    <w:rsid w:val="00C85ACB"/>
    <w:rsid w:val="00C86E59"/>
    <w:rsid w:val="00C93F40"/>
    <w:rsid w:val="00C94035"/>
    <w:rsid w:val="00C9406F"/>
    <w:rsid w:val="00C97F12"/>
    <w:rsid w:val="00CA3D0C"/>
    <w:rsid w:val="00CA5DA1"/>
    <w:rsid w:val="00CB1767"/>
    <w:rsid w:val="00CB4CBA"/>
    <w:rsid w:val="00CB534F"/>
    <w:rsid w:val="00CB5692"/>
    <w:rsid w:val="00CB7B43"/>
    <w:rsid w:val="00CC4121"/>
    <w:rsid w:val="00CC663B"/>
    <w:rsid w:val="00CD0B6C"/>
    <w:rsid w:val="00CD2E6A"/>
    <w:rsid w:val="00CD53AA"/>
    <w:rsid w:val="00CD7DED"/>
    <w:rsid w:val="00CE17F2"/>
    <w:rsid w:val="00CE3306"/>
    <w:rsid w:val="00CE7ECD"/>
    <w:rsid w:val="00CF05E0"/>
    <w:rsid w:val="00CF0950"/>
    <w:rsid w:val="00CF0BDD"/>
    <w:rsid w:val="00CF2A0A"/>
    <w:rsid w:val="00CF662C"/>
    <w:rsid w:val="00D0320D"/>
    <w:rsid w:val="00D05B21"/>
    <w:rsid w:val="00D07682"/>
    <w:rsid w:val="00D16ACE"/>
    <w:rsid w:val="00D17410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5026F"/>
    <w:rsid w:val="00D50BDF"/>
    <w:rsid w:val="00D53E8B"/>
    <w:rsid w:val="00D53FA6"/>
    <w:rsid w:val="00D55DCB"/>
    <w:rsid w:val="00D57602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28C"/>
    <w:rsid w:val="00DB1818"/>
    <w:rsid w:val="00DB34E4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6607"/>
    <w:rsid w:val="00DF769E"/>
    <w:rsid w:val="00E01EDF"/>
    <w:rsid w:val="00E04A4C"/>
    <w:rsid w:val="00E04A70"/>
    <w:rsid w:val="00E06B2D"/>
    <w:rsid w:val="00E10564"/>
    <w:rsid w:val="00E10690"/>
    <w:rsid w:val="00E16509"/>
    <w:rsid w:val="00E21EC2"/>
    <w:rsid w:val="00E276FF"/>
    <w:rsid w:val="00E27B82"/>
    <w:rsid w:val="00E300D3"/>
    <w:rsid w:val="00E3391E"/>
    <w:rsid w:val="00E35ED1"/>
    <w:rsid w:val="00E37004"/>
    <w:rsid w:val="00E378FD"/>
    <w:rsid w:val="00E40FE5"/>
    <w:rsid w:val="00E44582"/>
    <w:rsid w:val="00E47839"/>
    <w:rsid w:val="00E55E46"/>
    <w:rsid w:val="00E626BD"/>
    <w:rsid w:val="00E62A95"/>
    <w:rsid w:val="00E6479E"/>
    <w:rsid w:val="00E71E36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2265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0444"/>
    <w:rsid w:val="00ED3554"/>
    <w:rsid w:val="00ED3C85"/>
    <w:rsid w:val="00ED5D38"/>
    <w:rsid w:val="00EE03E3"/>
    <w:rsid w:val="00EE08D5"/>
    <w:rsid w:val="00EE4A75"/>
    <w:rsid w:val="00EE5713"/>
    <w:rsid w:val="00EE57CF"/>
    <w:rsid w:val="00EE5E37"/>
    <w:rsid w:val="00EE6763"/>
    <w:rsid w:val="00EE6B48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0C5C"/>
    <w:rsid w:val="00F325C8"/>
    <w:rsid w:val="00F32FB5"/>
    <w:rsid w:val="00F339AB"/>
    <w:rsid w:val="00F3557A"/>
    <w:rsid w:val="00F408E6"/>
    <w:rsid w:val="00F454A6"/>
    <w:rsid w:val="00F47567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391B"/>
    <w:rsid w:val="00F759AD"/>
    <w:rsid w:val="00F75DFB"/>
    <w:rsid w:val="00F777E6"/>
    <w:rsid w:val="00F83302"/>
    <w:rsid w:val="00F8438A"/>
    <w:rsid w:val="00F87494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1DBB"/>
    <w:rsid w:val="00FB492A"/>
    <w:rsid w:val="00FB4B0D"/>
    <w:rsid w:val="00FB4E42"/>
    <w:rsid w:val="00FB78F4"/>
    <w:rsid w:val="00FC0B51"/>
    <w:rsid w:val="00FC1192"/>
    <w:rsid w:val="00FC3855"/>
    <w:rsid w:val="00FC701E"/>
    <w:rsid w:val="00FD34F5"/>
    <w:rsid w:val="00FD7C63"/>
    <w:rsid w:val="00FD7E15"/>
    <w:rsid w:val="00FE4F62"/>
    <w:rsid w:val="00FE5955"/>
    <w:rsid w:val="00FE5CB5"/>
    <w:rsid w:val="00FF0ACB"/>
    <w:rsid w:val="00FF3BA2"/>
    <w:rsid w:val="00FF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  <w:rPr>
      <w:rFonts w:eastAsia="宋体"/>
    </w:r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830FF3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A314B-2355-49D6-9F9F-62E6EEAD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1054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8</cp:revision>
  <cp:lastPrinted>2019-02-25T13:05:00Z</cp:lastPrinted>
  <dcterms:created xsi:type="dcterms:W3CDTF">2023-05-08T09:28:00Z</dcterms:created>
  <dcterms:modified xsi:type="dcterms:W3CDTF">2023-05-15T07:29:00Z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(3)b8vu4KPpNNC+wQweCmDkWLHr1Fbfq7PgCSD+k6ZTV453xffSVJxkAyKHqtRB9anVPdN5Aept
9cV+BKBMzL9xq8tQh04eQKNh0ToKOFJH5F1Q/aOwvTJMCah9T8j7SfCp64w0kxK+QsY8kwqT
Vc3ScR9dLNRkh7RHH7ZYsKbQsIopLIe6intr/xy27NA6pnbj/3o6DyJc0/M1T4GNckjOR5xQ
5v4EN+a9b/0RGV8cGt</vt:lpwstr>
  </property>
  <property fmtid="{D5CDD505-2E9C-101B-9397-08002B2CF9AE}" pid="3" name="_2015_ms_pID_7253431">
    <vt:lpwstr>XwZ6o1F7aIcfgvSt4vPALF+BybSaXfgr+XKBIjXF838pVTHMRj61E9
0jbUEnKbj9o9b2jx73hPxn9B3p5E5JVT4e5PAA+8PS6Kc22PT5sWLho9Qpxd2SF4XrV92nmp
jNOySKDMGlQuovzLlDm+iNnFjvRQQaH958SPTJjgYBMRzKQqi32yXmkAb4M0gezF+tOvpZzO
/7PTgK7A6Tm+dRSIjrPcjWjKQ/rQPQ2mSQCX</vt:lpwstr>
  </property>
  <property fmtid="{D5CDD505-2E9C-101B-9397-08002B2CF9AE}" pid="4" name="_2015_ms_pID_7253432">
    <vt:lpwstr>Aw==</vt:lpwstr>
  </property>
</Properties>
</file>